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7A" w:rsidRDefault="0093417A" w:rsidP="00E06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483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93417A" w:rsidRPr="00686FCA" w:rsidRDefault="0093417A" w:rsidP="00000687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853AC">
        <w:rPr>
          <w:rFonts w:ascii="Times New Roman" w:hAnsi="Times New Roman" w:cs="Times New Roman"/>
          <w:b/>
          <w:bCs/>
          <w:sz w:val="28"/>
          <w:szCs w:val="28"/>
        </w:rPr>
        <w:t>Предоставление земельных участков, находящихся в муниципальной</w:t>
      </w:r>
      <w:r w:rsidRPr="00686FCA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3417A" w:rsidRDefault="0093417A" w:rsidP="00190C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17A" w:rsidRPr="00C9523B" w:rsidRDefault="0093417A" w:rsidP="000006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93417A" w:rsidRPr="00C9523B" w:rsidRDefault="0093417A" w:rsidP="00190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93417A" w:rsidRPr="00C9523B" w:rsidRDefault="0093417A" w:rsidP="00190C9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C9523B">
        <w:rPr>
          <w:rFonts w:ascii="Times New Roman" w:hAnsi="Times New Roman" w:cs="Times New Roman"/>
          <w:sz w:val="28"/>
          <w:szCs w:val="28"/>
        </w:rPr>
        <w:t xml:space="preserve"> («Собрание законодательства РФ» от 29.10.2001 № 44, ст. 4147, «Российская газета» от 30.10.2001 № 211-212);</w:t>
      </w:r>
    </w:p>
    <w:p w:rsidR="0093417A" w:rsidRPr="00C9523B" w:rsidRDefault="0093417A" w:rsidP="00190C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C9523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9523B">
        <w:rPr>
          <w:rFonts w:ascii="Times New Roman" w:hAnsi="Times New Roman" w:cs="Times New Roman"/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9523B">
        <w:rPr>
          <w:rFonts w:ascii="Times New Roman" w:hAnsi="Times New Roman" w:cs="Times New Roman"/>
          <w:sz w:val="28"/>
          <w:szCs w:val="28"/>
        </w:rPr>
        <w:t>№ 48, ст. 4563, «Российская газета»,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23B">
        <w:rPr>
          <w:rFonts w:ascii="Times New Roman" w:hAnsi="Times New Roman" w:cs="Times New Roman"/>
          <w:sz w:val="28"/>
          <w:szCs w:val="28"/>
        </w:rPr>
        <w:t>№ 234, 02.12.1995);</w:t>
      </w:r>
    </w:p>
    <w:p w:rsidR="0093417A" w:rsidRPr="00C9523B" w:rsidRDefault="0093417A" w:rsidP="00190C97">
      <w:pPr>
        <w:pStyle w:val="a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C9523B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30.10. 2001 г. - Федеральный выпуск №2823);</w:t>
      </w:r>
    </w:p>
    <w:p w:rsidR="0093417A" w:rsidRPr="00C9523B" w:rsidRDefault="0093417A" w:rsidP="00190C97">
      <w:pPr>
        <w:pStyle w:val="a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C9523B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27.06.2014 г. в  - Федеральный выпуск №6414);</w:t>
      </w:r>
    </w:p>
    <w:p w:rsidR="0093417A" w:rsidRPr="00C9523B" w:rsidRDefault="0093417A" w:rsidP="00190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23B">
        <w:rPr>
          <w:rFonts w:ascii="Times New Roman" w:hAnsi="Times New Roman" w:cs="Times New Roman"/>
          <w:sz w:val="28"/>
          <w:szCs w:val="28"/>
        </w:rPr>
        <w:t>№ 186);</w:t>
      </w:r>
    </w:p>
    <w:p w:rsidR="0093417A" w:rsidRPr="00C9523B" w:rsidRDefault="0093417A" w:rsidP="00190C9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(«Собрание законодательства РФ»</w:t>
      </w:r>
      <w:r>
        <w:rPr>
          <w:rFonts w:ascii="Times New Roman" w:hAnsi="Times New Roman" w:cs="Times New Roman"/>
          <w:sz w:val="28"/>
          <w:szCs w:val="28"/>
        </w:rPr>
        <w:t xml:space="preserve"> от 02.08.2010 № 31, ст. 4179; «</w:t>
      </w:r>
      <w:r w:rsidRPr="00C9523B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ссийская газета»           </w:t>
      </w:r>
      <w:r w:rsidRPr="00C9523B">
        <w:rPr>
          <w:rFonts w:ascii="Times New Roman" w:hAnsi="Times New Roman" w:cs="Times New Roman"/>
          <w:sz w:val="28"/>
          <w:szCs w:val="28"/>
        </w:rPr>
        <w:t xml:space="preserve">от 30.07.2010 № 168); </w:t>
      </w:r>
    </w:p>
    <w:p w:rsidR="0093417A" w:rsidRPr="00C9523B" w:rsidRDefault="0093417A" w:rsidP="00190C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93417A" w:rsidRPr="00C9523B" w:rsidRDefault="0093417A" w:rsidP="00190C97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C9523B">
        <w:rPr>
          <w:rFonts w:ascii="Times New Roman" w:hAnsi="Times New Roman" w:cs="Times New Roman"/>
          <w:sz w:val="28"/>
          <w:szCs w:val="28"/>
        </w:rPr>
        <w:t>№ 31</w:t>
      </w:r>
      <w:r>
        <w:rPr>
          <w:rFonts w:ascii="Times New Roman" w:hAnsi="Times New Roman" w:cs="Times New Roman"/>
          <w:sz w:val="28"/>
          <w:szCs w:val="28"/>
        </w:rPr>
        <w:t>, ст. 4017, Российская газета, №</w:t>
      </w:r>
      <w:r w:rsidRPr="00C9523B">
        <w:rPr>
          <w:rFonts w:ascii="Times New Roman" w:hAnsi="Times New Roman" w:cs="Times New Roman"/>
          <w:sz w:val="28"/>
          <w:szCs w:val="28"/>
        </w:rPr>
        <w:t xml:space="preserve"> 165, 01.08.2007, Парламентская газета, № 99 - 101, 09.08.2007);</w:t>
      </w:r>
    </w:p>
    <w:p w:rsidR="0093417A" w:rsidRPr="00C9523B" w:rsidRDefault="0093417A" w:rsidP="00190C97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Федеральным законом от 11.06.2003 № 74-ФЗ «О крестьянском (фермерском) хозяйстве» (Собрание законодательства Российской Федерации, 16.06.2003, № 24</w:t>
      </w:r>
      <w:r>
        <w:rPr>
          <w:rFonts w:ascii="Times New Roman" w:hAnsi="Times New Roman" w:cs="Times New Roman"/>
          <w:sz w:val="28"/>
          <w:szCs w:val="28"/>
        </w:rPr>
        <w:t>, ст. 2249, Российская газета, №</w:t>
      </w:r>
      <w:r w:rsidRPr="00C9523B">
        <w:rPr>
          <w:rFonts w:ascii="Times New Roman" w:hAnsi="Times New Roman" w:cs="Times New Roman"/>
          <w:sz w:val="28"/>
          <w:szCs w:val="28"/>
        </w:rPr>
        <w:t xml:space="preserve"> 115, 17.06.2003, Парламентская газета, № 109, 18.06.2003.);</w:t>
      </w:r>
    </w:p>
    <w:p w:rsidR="0093417A" w:rsidRPr="00C9523B" w:rsidRDefault="0093417A" w:rsidP="00190C97">
      <w:pPr>
        <w:pStyle w:val="NormalWeb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93417A" w:rsidRPr="00C9523B" w:rsidRDefault="0093417A" w:rsidP="00190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93417A" w:rsidRPr="00C9523B" w:rsidRDefault="0093417A" w:rsidP="00190C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93417A" w:rsidRPr="00C9523B" w:rsidRDefault="0093417A" w:rsidP="00190C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- приказом Минэкономразвити</w:t>
      </w:r>
      <w:r>
        <w:rPr>
          <w:rFonts w:ascii="Times New Roman" w:hAnsi="Times New Roman" w:cs="Times New Roman"/>
          <w:sz w:val="28"/>
          <w:szCs w:val="28"/>
        </w:rPr>
        <w:t>я России от  14 января 2015 г. №</w:t>
      </w:r>
      <w:r w:rsidRPr="00C9523B">
        <w:rPr>
          <w:rFonts w:ascii="Times New Roman" w:hAnsi="Times New Roman" w:cs="Times New Roman"/>
          <w:sz w:val="28"/>
          <w:szCs w:val="28"/>
        </w:rPr>
        <w:t xml:space="preserve"> 7 «Об утверждении </w:t>
      </w:r>
      <w:hyperlink r:id="rId8" w:history="1">
        <w:r w:rsidRPr="00C9523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C9523B">
        <w:rPr>
          <w:rFonts w:ascii="Times New Roman" w:hAnsi="Times New Roman" w:cs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C9523B">
        <w:rPr>
          <w:rFonts w:ascii="Times New Roman" w:hAnsi="Times New Roman" w:cs="Times New Roman"/>
          <w:sz w:val="28"/>
          <w:szCs w:val="28"/>
        </w:rPr>
        <w:t>, а также требования к их формату» (Официальный интернет-портал правовой информации http://www.pravo.gov.ru, 27.02.2015);</w:t>
      </w:r>
    </w:p>
    <w:p w:rsidR="0093417A" w:rsidRPr="00C9523B" w:rsidRDefault="0093417A" w:rsidP="00190C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- Законом Курской области  от 04.01.2003г. № 1-ЗКО «Об административных право</w:t>
      </w:r>
      <w:r>
        <w:rPr>
          <w:rFonts w:ascii="Times New Roman" w:hAnsi="Times New Roman" w:cs="Times New Roman"/>
          <w:sz w:val="28"/>
          <w:szCs w:val="28"/>
        </w:rPr>
        <w:t>нарушениях в Курской области» («Курская правда»,                   №</w:t>
      </w:r>
      <w:r w:rsidRPr="00C9523B">
        <w:rPr>
          <w:rFonts w:ascii="Times New Roman" w:hAnsi="Times New Roman" w:cs="Times New Roman"/>
          <w:sz w:val="28"/>
          <w:szCs w:val="28"/>
        </w:rPr>
        <w:t xml:space="preserve"> 4-5, 11.01.2003);</w:t>
      </w:r>
    </w:p>
    <w:p w:rsidR="0093417A" w:rsidRPr="00C9523B" w:rsidRDefault="0093417A" w:rsidP="00190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 - 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93417A" w:rsidRPr="00C9523B" w:rsidRDefault="0093417A" w:rsidP="00190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 - распоряжением Администрации Курской области от 18.05.2015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9523B">
        <w:rPr>
          <w:rFonts w:ascii="Times New Roman" w:hAnsi="Times New Roman" w:cs="Times New Roman"/>
          <w:sz w:val="28"/>
          <w:szCs w:val="28"/>
        </w:rPr>
        <w:t>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93417A" w:rsidRPr="00632AC6" w:rsidRDefault="0093417A" w:rsidP="00190C97">
      <w:pPr>
        <w:pStyle w:val="1"/>
        <w:jc w:val="both"/>
        <w:rPr>
          <w:rFonts w:ascii="Times New Roman" w:hAnsi="Times New Roman" w:cs="Times New Roman"/>
        </w:rPr>
      </w:pPr>
      <w:r w:rsidRPr="00632AC6">
        <w:rPr>
          <w:rFonts w:ascii="Times New Roman" w:hAnsi="Times New Roman" w:cs="Times New Roman"/>
        </w:rPr>
        <w:t xml:space="preserve">   -  постановлением Администрации Новопершинского сельсовета Дмитриевского района Курской области от 12.11.2018 г. № 112 «О разработке и утверждении административных регламентов предоставления муниципальных услуг»;</w:t>
      </w:r>
    </w:p>
    <w:p w:rsidR="0093417A" w:rsidRPr="00632AC6" w:rsidRDefault="0093417A" w:rsidP="00190C97">
      <w:pPr>
        <w:pStyle w:val="1"/>
        <w:jc w:val="both"/>
        <w:rPr>
          <w:rFonts w:ascii="Times New Roman" w:hAnsi="Times New Roman" w:cs="Times New Roman"/>
          <w:lang w:eastAsia="en-US"/>
        </w:rPr>
      </w:pPr>
      <w:r w:rsidRPr="00632AC6">
        <w:rPr>
          <w:rFonts w:ascii="Times New Roman" w:hAnsi="Times New Roman" w:cs="Times New Roman"/>
          <w:lang w:eastAsia="en-US"/>
        </w:rPr>
        <w:t>- постановлением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93417A" w:rsidRPr="00632AC6" w:rsidRDefault="0093417A" w:rsidP="00190C97">
      <w:pPr>
        <w:pStyle w:val="1"/>
        <w:jc w:val="both"/>
        <w:rPr>
          <w:rFonts w:ascii="Times New Roman" w:hAnsi="Times New Roman" w:cs="Times New Roman"/>
          <w:kern w:val="1"/>
        </w:rPr>
      </w:pPr>
      <w:r w:rsidRPr="00632AC6">
        <w:rPr>
          <w:rFonts w:ascii="Times New Roman" w:hAnsi="Times New Roman" w:cs="Times New Roman"/>
          <w:kern w:val="1"/>
        </w:rPr>
        <w:t>- решением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93417A" w:rsidRPr="00632AC6" w:rsidRDefault="0093417A" w:rsidP="00190C97">
      <w:pPr>
        <w:pStyle w:val="1"/>
        <w:jc w:val="both"/>
        <w:rPr>
          <w:rFonts w:ascii="Times New Roman" w:hAnsi="Times New Roman" w:cs="Times New Roman"/>
          <w:lang w:eastAsia="en-US"/>
        </w:rPr>
      </w:pPr>
      <w:r w:rsidRPr="00632AC6">
        <w:rPr>
          <w:rFonts w:ascii="Times New Roman" w:hAnsi="Times New Roman" w:cs="Times New Roman"/>
          <w:lang w:eastAsia="en-US"/>
        </w:rPr>
        <w:t>- Уставом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03 декабря 2010 года № 20).</w:t>
      </w:r>
    </w:p>
    <w:p w:rsidR="0093417A" w:rsidRPr="00C9523B" w:rsidRDefault="0093417A" w:rsidP="00190C97">
      <w:pPr>
        <w:pStyle w:val="1"/>
        <w:jc w:val="both"/>
        <w:rPr>
          <w:rStyle w:val="Strong"/>
          <w:b w:val="0"/>
          <w:bCs w:val="0"/>
        </w:rPr>
      </w:pPr>
    </w:p>
    <w:p w:rsidR="0093417A" w:rsidRPr="00C9523B" w:rsidRDefault="0093417A" w:rsidP="00190C97">
      <w:pPr>
        <w:pStyle w:val="1"/>
        <w:jc w:val="both"/>
      </w:pPr>
    </w:p>
    <w:p w:rsidR="0093417A" w:rsidRPr="00C9523B" w:rsidRDefault="0093417A" w:rsidP="00190C97">
      <w:pPr>
        <w:pStyle w:val="1"/>
        <w:jc w:val="both"/>
      </w:pPr>
    </w:p>
    <w:p w:rsidR="0093417A" w:rsidRPr="00C9523B" w:rsidRDefault="0093417A" w:rsidP="00190C9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3417A" w:rsidRDefault="0093417A"/>
    <w:sectPr w:rsidR="0093417A" w:rsidSect="00A534F9">
      <w:headerReference w:type="default" r:id="rId9"/>
      <w:footerReference w:type="default" r:id="rId10"/>
      <w:pgSz w:w="11906" w:h="16838"/>
      <w:pgMar w:top="1134" w:right="127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17A" w:rsidRDefault="0093417A" w:rsidP="00BE4B3B">
      <w:pPr>
        <w:spacing w:after="0" w:line="240" w:lineRule="auto"/>
      </w:pPr>
      <w:r>
        <w:separator/>
      </w:r>
    </w:p>
  </w:endnote>
  <w:endnote w:type="continuationSeparator" w:id="1">
    <w:p w:rsidR="0093417A" w:rsidRDefault="0093417A" w:rsidP="00BE4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17A" w:rsidRDefault="0093417A" w:rsidP="008967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17A" w:rsidRDefault="0093417A" w:rsidP="00BE4B3B">
      <w:pPr>
        <w:spacing w:after="0" w:line="240" w:lineRule="auto"/>
      </w:pPr>
      <w:r>
        <w:separator/>
      </w:r>
    </w:p>
  </w:footnote>
  <w:footnote w:type="continuationSeparator" w:id="1">
    <w:p w:rsidR="0093417A" w:rsidRDefault="0093417A" w:rsidP="00BE4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17A" w:rsidRDefault="0093417A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93417A" w:rsidRDefault="009341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C97"/>
    <w:rsid w:val="00000687"/>
    <w:rsid w:val="00161E5B"/>
    <w:rsid w:val="00190C97"/>
    <w:rsid w:val="001D3DB5"/>
    <w:rsid w:val="0025235C"/>
    <w:rsid w:val="002563D7"/>
    <w:rsid w:val="002C161B"/>
    <w:rsid w:val="002C4833"/>
    <w:rsid w:val="00472F11"/>
    <w:rsid w:val="005A46FA"/>
    <w:rsid w:val="00632AC6"/>
    <w:rsid w:val="00633D88"/>
    <w:rsid w:val="00675B71"/>
    <w:rsid w:val="00686FCA"/>
    <w:rsid w:val="00696E6A"/>
    <w:rsid w:val="0073576B"/>
    <w:rsid w:val="00754629"/>
    <w:rsid w:val="00834C3F"/>
    <w:rsid w:val="008757C6"/>
    <w:rsid w:val="0088682F"/>
    <w:rsid w:val="00896700"/>
    <w:rsid w:val="008B2451"/>
    <w:rsid w:val="0093417A"/>
    <w:rsid w:val="009853AC"/>
    <w:rsid w:val="009E3104"/>
    <w:rsid w:val="00A3626C"/>
    <w:rsid w:val="00A534F9"/>
    <w:rsid w:val="00A84C9F"/>
    <w:rsid w:val="00AD6BC1"/>
    <w:rsid w:val="00B335C2"/>
    <w:rsid w:val="00BB2059"/>
    <w:rsid w:val="00BE4B3B"/>
    <w:rsid w:val="00C9523B"/>
    <w:rsid w:val="00CE470D"/>
    <w:rsid w:val="00D24D70"/>
    <w:rsid w:val="00E06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C97"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tabs>
        <w:tab w:val="left" w:pos="709"/>
      </w:tabs>
      <w:suppressAutoHyphens/>
      <w:spacing w:before="108" w:after="108" w:line="100" w:lineRule="atLeast"/>
      <w:jc w:val="center"/>
      <w:outlineLvl w:val="0"/>
    </w:pPr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left" w:pos="709"/>
      </w:tabs>
      <w:suppressAutoHyphens/>
      <w:spacing w:before="240" w:after="60" w:line="276" w:lineRule="atLeast"/>
      <w:outlineLvl w:val="1"/>
    </w:pPr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24D70"/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left" w:pos="709"/>
      </w:tabs>
      <w:suppressAutoHyphens/>
      <w:spacing w:before="240" w:after="60" w:line="276" w:lineRule="atLeast"/>
      <w:jc w:val="center"/>
      <w:outlineLvl w:val="0"/>
    </w:pPr>
    <w:rPr>
      <w:rFonts w:ascii="Cambria" w:hAnsi="Cambria" w:cs="Cambria"/>
      <w:b/>
      <w:bCs/>
      <w:color w:val="00000A"/>
      <w:kern w:val="28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color w:val="00000A"/>
      <w:kern w:val="28"/>
      <w:sz w:val="32"/>
      <w:szCs w:val="32"/>
      <w:lang w:eastAsia="zh-CN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D24D70"/>
    <w:pPr>
      <w:tabs>
        <w:tab w:val="left" w:pos="709"/>
      </w:tabs>
      <w:suppressAutoHyphens/>
    </w:pPr>
    <w:rPr>
      <w:rFonts w:ascii="Calibri" w:hAnsi="Calibri" w:cs="Calibri"/>
      <w:color w:val="00000A"/>
      <w:kern w:val="2"/>
      <w:lang w:eastAsia="zh-CN"/>
    </w:rPr>
  </w:style>
  <w:style w:type="character" w:customStyle="1" w:styleId="NoSpacingChar">
    <w:name w:val="No Spacing Char"/>
    <w:link w:val="NoSpacing"/>
    <w:uiPriority w:val="99"/>
    <w:locked/>
    <w:rsid w:val="00161E5B"/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left" w:pos="709"/>
      </w:tabs>
      <w:suppressAutoHyphens/>
      <w:spacing w:after="120" w:line="276" w:lineRule="atLeast"/>
    </w:pPr>
    <w:rPr>
      <w:color w:val="00000A"/>
      <w:kern w:val="1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suppressLineNumbers/>
      <w:tabs>
        <w:tab w:val="left" w:pos="709"/>
      </w:tabs>
      <w:suppressAutoHyphens/>
      <w:spacing w:before="120" w:after="120" w:line="276" w:lineRule="atLeast"/>
    </w:pPr>
    <w:rPr>
      <w:i/>
      <w:iCs/>
      <w:color w:val="00000A"/>
      <w:kern w:val="1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190C9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90C97"/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190C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rsid w:val="00190C9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0C97"/>
    <w:rPr>
      <w:sz w:val="24"/>
      <w:szCs w:val="24"/>
    </w:rPr>
  </w:style>
  <w:style w:type="paragraph" w:styleId="NormalWeb">
    <w:name w:val="Normal (Web)"/>
    <w:basedOn w:val="Normal"/>
    <w:uiPriority w:val="99"/>
    <w:rsid w:val="00190C97"/>
    <w:pPr>
      <w:spacing w:after="0" w:line="240" w:lineRule="auto"/>
      <w:textAlignment w:val="top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190C97"/>
    <w:rPr>
      <w:rFonts w:ascii="Arial" w:hAnsi="Arial" w:cs="Arial"/>
      <w:sz w:val="22"/>
      <w:szCs w:val="22"/>
    </w:rPr>
  </w:style>
  <w:style w:type="paragraph" w:customStyle="1" w:styleId="a">
    <w:name w:val="Базовый"/>
    <w:uiPriority w:val="99"/>
    <w:rsid w:val="00190C97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</w:rPr>
  </w:style>
  <w:style w:type="paragraph" w:customStyle="1" w:styleId="1">
    <w:name w:val="Стиль1"/>
    <w:basedOn w:val="NoSpacing"/>
    <w:uiPriority w:val="99"/>
    <w:rsid w:val="00190C97"/>
    <w:pPr>
      <w:widowControl w:val="0"/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 w:val="0"/>
      <w:autoSpaceDN w:val="0"/>
      <w:adjustRightInd w:val="0"/>
      <w:ind w:firstLine="567"/>
      <w:jc w:val="center"/>
    </w:pPr>
    <w:rPr>
      <w:color w:val="auto"/>
      <w:kern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39A253CF2A5A96ADEBC114F1D89978454E73CFE3466ADC8477D2A838x3T6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1084</Words>
  <Characters>6181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8</cp:revision>
  <dcterms:created xsi:type="dcterms:W3CDTF">2018-12-02T23:45:00Z</dcterms:created>
  <dcterms:modified xsi:type="dcterms:W3CDTF">2019-03-27T05:58:00Z</dcterms:modified>
</cp:coreProperties>
</file>